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B0708" w14:textId="77777777" w:rsidR="00BC2977" w:rsidRPr="00D64DD9" w:rsidRDefault="008C3178" w:rsidP="00BC2977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 w:bidi="ar-SA"/>
        </w:rPr>
        <w:drawing>
          <wp:inline distT="0" distB="0" distL="0" distR="0" wp14:anchorId="310389B6" wp14:editId="6FC6D1B2">
            <wp:extent cx="429895" cy="605790"/>
            <wp:effectExtent l="0" t="0" r="825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C2977" w14:paraId="517046B8" w14:textId="77777777" w:rsidTr="00C81FF7">
        <w:trPr>
          <w:trHeight w:val="773"/>
        </w:trPr>
        <w:tc>
          <w:tcPr>
            <w:tcW w:w="9721" w:type="dxa"/>
            <w:shd w:val="clear" w:color="auto" w:fill="auto"/>
          </w:tcPr>
          <w:p w14:paraId="25598A8F" w14:textId="77777777" w:rsidR="00BC2977" w:rsidRPr="0046416F" w:rsidRDefault="00BC2977" w:rsidP="00BC2977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772562D1" w14:textId="77777777" w:rsidR="00BC2977" w:rsidRPr="0046416F" w:rsidRDefault="00BC2977" w:rsidP="00BC2977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704CE814" w14:textId="77777777" w:rsidR="00BC2977" w:rsidRDefault="00BC2977" w:rsidP="00BC2977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B55D9A2" w14:textId="77777777" w:rsidR="00BC2977" w:rsidRDefault="002B5A6A" w:rsidP="00BC2977">
      <w:pPr>
        <w:rPr>
          <w:b/>
          <w:lang w:val="uk-UA"/>
        </w:rPr>
      </w:pPr>
      <w:r>
        <w:rPr>
          <w:noProof/>
          <w:sz w:val="32"/>
          <w:szCs w:val="32"/>
          <w:lang w:eastAsia="ru-RU" w:bidi="ar-SA"/>
        </w:rPr>
        <w:pict w14:anchorId="39679DEA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/>
        </w:pict>
      </w:r>
    </w:p>
    <w:p w14:paraId="078AFF0F" w14:textId="77777777" w:rsidR="00BC2977" w:rsidRPr="00D64DD9" w:rsidRDefault="00BC2977" w:rsidP="00BC297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A67A8CE" w14:textId="77777777" w:rsidR="00BC2977" w:rsidRPr="00D64DD9" w:rsidRDefault="00BC2977" w:rsidP="00BC297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5C3D62D" w14:textId="5E676F74" w:rsidR="00985D0C" w:rsidRPr="005B3A76" w:rsidRDefault="00692843" w:rsidP="00985D0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 w:rsidRPr="00C010D3">
        <w:rPr>
          <w:b/>
          <w:bCs/>
          <w:sz w:val="28"/>
          <w:szCs w:val="28"/>
          <w:lang w:val="uk-UA"/>
        </w:rPr>
        <w:t xml:space="preserve">ро </w:t>
      </w:r>
      <w:r w:rsidR="001677E3">
        <w:rPr>
          <w:b/>
          <w:bCs/>
          <w:sz w:val="28"/>
          <w:szCs w:val="28"/>
          <w:lang w:val="uk-UA"/>
        </w:rPr>
        <w:t xml:space="preserve">затвердження висновку </w:t>
      </w:r>
      <w:r w:rsidR="00106152">
        <w:rPr>
          <w:b/>
          <w:bCs/>
          <w:sz w:val="28"/>
          <w:szCs w:val="28"/>
          <w:lang w:val="uk-UA"/>
        </w:rPr>
        <w:t xml:space="preserve">щодо </w:t>
      </w:r>
      <w:r w:rsidRPr="00C010D3">
        <w:rPr>
          <w:b/>
          <w:bCs/>
          <w:sz w:val="28"/>
          <w:szCs w:val="28"/>
          <w:lang w:val="uk-UA"/>
        </w:rPr>
        <w:t xml:space="preserve">визначення місця проживання малолітнього </w:t>
      </w:r>
      <w:r w:rsidR="00202098">
        <w:rPr>
          <w:b/>
          <w:bCs/>
          <w:sz w:val="28"/>
          <w:szCs w:val="28"/>
          <w:lang w:val="uk-UA"/>
        </w:rPr>
        <w:t>__________</w:t>
      </w:r>
      <w:r w:rsidRPr="00C010D3">
        <w:rPr>
          <w:b/>
          <w:bCs/>
          <w:sz w:val="28"/>
          <w:szCs w:val="28"/>
          <w:lang w:val="uk-UA"/>
        </w:rPr>
        <w:t xml:space="preserve">, </w:t>
      </w:r>
      <w:r w:rsidR="00202098">
        <w:rPr>
          <w:b/>
          <w:bCs/>
          <w:sz w:val="28"/>
          <w:szCs w:val="28"/>
          <w:lang w:val="uk-UA"/>
        </w:rPr>
        <w:t>________</w:t>
      </w:r>
      <w:r w:rsidRPr="00C010D3">
        <w:rPr>
          <w:b/>
          <w:bCs/>
          <w:sz w:val="28"/>
          <w:szCs w:val="28"/>
          <w:lang w:val="uk-UA"/>
        </w:rPr>
        <w:t xml:space="preserve"> року народження</w:t>
      </w:r>
    </w:p>
    <w:p w14:paraId="74FC798D" w14:textId="77777777" w:rsidR="005B3A76" w:rsidRPr="005B3A76" w:rsidRDefault="005B3A76" w:rsidP="005B3A7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4D00425" w14:textId="77777777" w:rsidR="00280B79" w:rsidRPr="004B328C" w:rsidRDefault="00B02272" w:rsidP="004B328C">
      <w:pPr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sz w:val="28"/>
          <w:szCs w:val="28"/>
          <w:lang w:val="uk-UA" w:eastAsia="uk-UA"/>
        </w:rPr>
        <w:t>16 квітня</w:t>
      </w:r>
      <w:r w:rsidR="008250A6" w:rsidRPr="004B328C">
        <w:rPr>
          <w:sz w:val="28"/>
          <w:szCs w:val="28"/>
          <w:lang w:val="uk-UA" w:eastAsia="uk-UA"/>
        </w:rPr>
        <w:t xml:space="preserve"> 202</w:t>
      </w:r>
      <w:r w:rsidR="00222F1A" w:rsidRPr="00C46F15">
        <w:rPr>
          <w:sz w:val="28"/>
          <w:szCs w:val="28"/>
          <w:lang w:val="uk-UA" w:eastAsia="uk-UA"/>
        </w:rPr>
        <w:t>1</w:t>
      </w:r>
      <w:r w:rsidR="008250A6" w:rsidRPr="004B328C">
        <w:rPr>
          <w:sz w:val="28"/>
          <w:szCs w:val="28"/>
          <w:lang w:val="uk-UA" w:eastAsia="uk-UA"/>
        </w:rPr>
        <w:t>року</w:t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>смт</w:t>
      </w:r>
      <w:r w:rsidR="00280B79" w:rsidRPr="0046416F">
        <w:rPr>
          <w:sz w:val="28"/>
          <w:szCs w:val="28"/>
          <w:lang w:val="uk-UA" w:eastAsia="uk-UA"/>
        </w:rPr>
        <w:t xml:space="preserve"> Димер</w:t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4B328C">
        <w:rPr>
          <w:b/>
          <w:sz w:val="28"/>
          <w:szCs w:val="28"/>
          <w:lang w:val="uk-UA" w:eastAsia="uk-UA"/>
        </w:rPr>
        <w:tab/>
      </w:r>
      <w:r w:rsidR="00280B79" w:rsidRPr="004B328C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692843">
        <w:rPr>
          <w:rFonts w:ascii="Times New Roman" w:hAnsi="Times New Roman" w:cs="Times New Roman"/>
          <w:sz w:val="28"/>
          <w:szCs w:val="28"/>
          <w:lang w:val="uk-UA" w:eastAsia="uk-UA"/>
        </w:rPr>
        <w:t>87</w:t>
      </w:r>
    </w:p>
    <w:p w14:paraId="0B3BC4E7" w14:textId="77777777" w:rsidR="00BC2977" w:rsidRPr="00D64DD9" w:rsidRDefault="00BC2977" w:rsidP="00BC297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EFD9402" w14:textId="5D352B31" w:rsidR="006B543E" w:rsidRPr="00835D48" w:rsidRDefault="00985D0C" w:rsidP="0010615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</w:t>
      </w:r>
      <w:r w:rsidR="00106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висновок служби у справах дітей </w:t>
      </w:r>
      <w:proofErr w:type="spellStart"/>
      <w:r w:rsidR="00106152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106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="00106152" w:rsidRPr="00106152">
        <w:rPr>
          <w:bCs/>
          <w:sz w:val="28"/>
          <w:szCs w:val="28"/>
          <w:lang w:val="uk-UA"/>
        </w:rPr>
        <w:t xml:space="preserve">про затвердження висновку щодо визначення місця проживання малолітнього </w:t>
      </w:r>
      <w:r w:rsidR="00202098">
        <w:rPr>
          <w:bCs/>
          <w:sz w:val="28"/>
          <w:szCs w:val="28"/>
          <w:lang w:val="uk-UA"/>
        </w:rPr>
        <w:t>________</w:t>
      </w:r>
      <w:r w:rsidR="00106152" w:rsidRPr="00106152">
        <w:rPr>
          <w:bCs/>
          <w:sz w:val="28"/>
          <w:szCs w:val="28"/>
          <w:lang w:val="uk-UA"/>
        </w:rPr>
        <w:t xml:space="preserve"> року народження</w:t>
      </w:r>
      <w:r w:rsidR="001061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D200DA">
        <w:rPr>
          <w:rFonts w:ascii="Times New Roman" w:hAnsi="Times New Roman" w:cs="Times New Roman"/>
          <w:bCs/>
          <w:sz w:val="28"/>
          <w:szCs w:val="28"/>
          <w:lang w:val="uk-UA"/>
        </w:rPr>
        <w:t>заяви</w:t>
      </w:r>
      <w:r w:rsidR="007E2D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r w:rsidR="00202098">
        <w:rPr>
          <w:rFonts w:ascii="Times New Roman" w:hAnsi="Times New Roman" w:cs="Times New Roman"/>
          <w:bCs/>
          <w:sz w:val="28"/>
          <w:szCs w:val="28"/>
          <w:lang w:val="uk-UA"/>
        </w:rPr>
        <w:t>_________ _______</w:t>
      </w:r>
      <w:r w:rsidR="00E515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визначення місця проживання </w:t>
      </w:r>
      <w:r w:rsidR="00E515D2">
        <w:rPr>
          <w:rFonts w:ascii="Times New Roman" w:hAnsi="Times New Roman" w:cs="Times New Roman"/>
          <w:bCs/>
          <w:sz w:val="28"/>
          <w:szCs w:val="28"/>
          <w:lang w:val="uk-UA"/>
        </w:rPr>
        <w:t>малолітнього си</w:t>
      </w:r>
      <w:r w:rsidR="00A80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</w:t>
      </w:r>
      <w:r w:rsidR="00202098">
        <w:rPr>
          <w:rFonts w:ascii="Times New Roman" w:hAnsi="Times New Roman" w:cs="Times New Roman"/>
          <w:bCs/>
          <w:sz w:val="28"/>
          <w:szCs w:val="28"/>
          <w:lang w:val="uk-UA"/>
        </w:rPr>
        <w:t>__________</w:t>
      </w:r>
      <w:r w:rsidR="00A80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матеріали цивільної справи </w:t>
      </w:r>
      <w:r w:rsidR="00973C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№363/4769/20 за позовом </w:t>
      </w:r>
      <w:r w:rsidR="00202098">
        <w:rPr>
          <w:rFonts w:ascii="Times New Roman" w:hAnsi="Times New Roman" w:cs="Times New Roman"/>
          <w:bCs/>
          <w:sz w:val="28"/>
          <w:szCs w:val="28"/>
          <w:lang w:val="uk-UA"/>
        </w:rPr>
        <w:t>_______</w:t>
      </w:r>
      <w:r w:rsidR="00973C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</w:t>
      </w:r>
      <w:r w:rsidR="00202098">
        <w:rPr>
          <w:rFonts w:ascii="Times New Roman" w:hAnsi="Times New Roman" w:cs="Times New Roman"/>
          <w:bCs/>
          <w:sz w:val="28"/>
          <w:szCs w:val="28"/>
          <w:lang w:val="uk-UA"/>
        </w:rPr>
        <w:t>_______</w:t>
      </w:r>
      <w:r w:rsidR="00973C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визначення місця проживання дитини та стягнення аліментів</w:t>
      </w:r>
      <w:r w:rsidR="000D154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73C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614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враховуючи протокол комісії з питань захисту прав дитини </w:t>
      </w:r>
      <w:r w:rsidR="00A06E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A816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29.03.2021 №2,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Pr="00985D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еруючись </w:t>
      </w:r>
      <w:r w:rsidR="008B2569">
        <w:rPr>
          <w:sz w:val="28"/>
          <w:szCs w:val="28"/>
          <w:lang w:val="uk-UA"/>
        </w:rPr>
        <w:t>підпунктом</w:t>
      </w:r>
      <w:r w:rsidR="008B2569">
        <w:rPr>
          <w:sz w:val="28"/>
          <w:lang w:val="uk-UA"/>
        </w:rPr>
        <w:t xml:space="preserve"> 4 пункту б статті</w:t>
      </w:r>
      <w:r w:rsidR="007E2D93" w:rsidRPr="00E71FC4">
        <w:rPr>
          <w:sz w:val="28"/>
          <w:lang w:val="uk-UA"/>
        </w:rPr>
        <w:t xml:space="preserve"> 34 </w:t>
      </w:r>
      <w:r w:rsidR="007E2D93" w:rsidRPr="00E71FC4">
        <w:rPr>
          <w:sz w:val="28"/>
          <w:szCs w:val="28"/>
          <w:lang w:val="uk-UA"/>
        </w:rPr>
        <w:t>Закону України «Про місцеве сам</w:t>
      </w:r>
      <w:r w:rsidR="008B2569">
        <w:rPr>
          <w:sz w:val="28"/>
          <w:szCs w:val="28"/>
          <w:lang w:val="uk-UA"/>
        </w:rPr>
        <w:t xml:space="preserve">оврядування в Україні», статтями </w:t>
      </w:r>
      <w:r w:rsidR="007E2D93">
        <w:rPr>
          <w:sz w:val="28"/>
          <w:szCs w:val="28"/>
          <w:lang w:val="uk-UA"/>
        </w:rPr>
        <w:t>141</w:t>
      </w:r>
      <w:r w:rsidR="008B2569">
        <w:rPr>
          <w:sz w:val="28"/>
          <w:szCs w:val="28"/>
          <w:lang w:val="uk-UA"/>
        </w:rPr>
        <w:t xml:space="preserve">, 160-161 </w:t>
      </w:r>
      <w:r w:rsidR="007E2D93" w:rsidRPr="00E71FC4">
        <w:rPr>
          <w:sz w:val="28"/>
          <w:szCs w:val="28"/>
          <w:shd w:val="clear" w:color="auto" w:fill="FFFFFF"/>
          <w:lang w:val="uk-UA"/>
        </w:rPr>
        <w:t xml:space="preserve">Сімейного Кодексу України, </w:t>
      </w:r>
      <w:r w:rsidR="007E2D93">
        <w:rPr>
          <w:sz w:val="28"/>
          <w:szCs w:val="28"/>
          <w:shd w:val="clear" w:color="auto" w:fill="FFFFFF"/>
          <w:lang w:val="uk-UA"/>
        </w:rPr>
        <w:t>п.</w:t>
      </w:r>
      <w:r w:rsidR="008B2569">
        <w:rPr>
          <w:sz w:val="28"/>
          <w:szCs w:val="28"/>
          <w:shd w:val="clear" w:color="auto" w:fill="FFFFFF"/>
          <w:lang w:val="uk-UA"/>
        </w:rPr>
        <w:t xml:space="preserve"> </w:t>
      </w:r>
      <w:r w:rsidR="007E2D93">
        <w:rPr>
          <w:sz w:val="28"/>
          <w:szCs w:val="28"/>
          <w:shd w:val="clear" w:color="auto" w:fill="FFFFFF"/>
          <w:lang w:val="uk-UA"/>
        </w:rPr>
        <w:t>72 Постанови</w:t>
      </w:r>
      <w:r w:rsidR="007E2D93" w:rsidRPr="00E71FC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від 24 вересня 2008 року № 866 «Питання діяльності органів опіки та піклування, пов'язаної із захистом прав дитини»</w:t>
      </w:r>
      <w:r w:rsidR="007E2D93">
        <w:rPr>
          <w:sz w:val="28"/>
          <w:szCs w:val="28"/>
          <w:lang w:val="uk-UA"/>
        </w:rPr>
        <w:t>, виконавчий комітет</w:t>
      </w:r>
      <w:r w:rsidR="006B543E" w:rsidRPr="00985D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3123CC25" w14:textId="77777777" w:rsidR="00BC2977" w:rsidRPr="00985D0C" w:rsidRDefault="00BC2977" w:rsidP="0012668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5B82DB" w14:textId="77777777" w:rsidR="00222F1A" w:rsidRDefault="00E26FDC" w:rsidP="009920D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="00BC2977"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62B7D61C" w14:textId="77777777" w:rsidR="009920D5" w:rsidRPr="009920D5" w:rsidRDefault="009920D5" w:rsidP="009920D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9DE61C" w14:textId="59C921EB" w:rsidR="00E803E0" w:rsidRDefault="00986B4F" w:rsidP="007560B3">
      <w:pPr>
        <w:pStyle w:val="a8"/>
        <w:numPr>
          <w:ilvl w:val="0"/>
          <w:numId w:val="26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Затвердити висновок служби у справах дітей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селищної ради </w:t>
      </w:r>
      <w:r w:rsidR="009A2220">
        <w:rPr>
          <w:rFonts w:ascii="Times New Roman" w:hAnsi="Times New Roman"/>
          <w:bCs/>
          <w:sz w:val="28"/>
          <w:szCs w:val="28"/>
          <w:lang w:val="uk-UA"/>
        </w:rPr>
        <w:t xml:space="preserve">про визначення місця проживання </w:t>
      </w:r>
      <w:r>
        <w:rPr>
          <w:rFonts w:ascii="Times New Roman" w:hAnsi="Times New Roman"/>
          <w:bCs/>
          <w:sz w:val="28"/>
          <w:szCs w:val="28"/>
          <w:lang w:val="uk-UA"/>
        </w:rPr>
        <w:t>малолітнього</w:t>
      </w:r>
      <w:r w:rsidR="001279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02098">
        <w:rPr>
          <w:rFonts w:ascii="Times New Roman" w:hAnsi="Times New Roman"/>
          <w:bCs/>
          <w:sz w:val="28"/>
          <w:szCs w:val="28"/>
          <w:lang w:val="uk-UA"/>
        </w:rPr>
        <w:t>________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79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02098">
        <w:rPr>
          <w:rFonts w:ascii="Times New Roman" w:hAnsi="Times New Roman"/>
          <w:bCs/>
          <w:sz w:val="28"/>
          <w:szCs w:val="28"/>
          <w:lang w:val="uk-UA"/>
        </w:rPr>
        <w:t>________</w:t>
      </w:r>
      <w:r w:rsidR="00127996">
        <w:rPr>
          <w:rFonts w:ascii="Times New Roman" w:hAnsi="Times New Roman"/>
          <w:bCs/>
          <w:sz w:val="28"/>
          <w:szCs w:val="28"/>
          <w:lang w:val="uk-UA"/>
        </w:rPr>
        <w:t xml:space="preserve"> року народження.</w:t>
      </w:r>
    </w:p>
    <w:p w14:paraId="61919643" w14:textId="77777777" w:rsidR="00986B4F" w:rsidRDefault="00986B4F" w:rsidP="007560B3">
      <w:pPr>
        <w:pStyle w:val="a8"/>
        <w:numPr>
          <w:ilvl w:val="0"/>
          <w:numId w:val="26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Службі у справах дітей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селищної ради направити</w:t>
      </w:r>
      <w:r w:rsidR="00F730F5">
        <w:rPr>
          <w:rFonts w:ascii="Times New Roman" w:hAnsi="Times New Roman"/>
          <w:bCs/>
          <w:sz w:val="28"/>
          <w:szCs w:val="28"/>
          <w:lang w:val="uk-UA"/>
        </w:rPr>
        <w:t xml:space="preserve"> вказаний висновок до Вишгородського районного суду Київської області.</w:t>
      </w:r>
    </w:p>
    <w:p w14:paraId="293E7D3B" w14:textId="77777777" w:rsidR="009920D5" w:rsidRPr="009920D5" w:rsidRDefault="00986B4F" w:rsidP="007560B3">
      <w:pPr>
        <w:pStyle w:val="a8"/>
        <w:numPr>
          <w:ilvl w:val="0"/>
          <w:numId w:val="26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3426E">
        <w:rPr>
          <w:rFonts w:ascii="Times New Roman" w:hAnsi="Times New Roman"/>
          <w:bCs/>
          <w:sz w:val="28"/>
          <w:szCs w:val="28"/>
          <w:lang w:val="uk-UA"/>
        </w:rPr>
        <w:t>Контроль за виконанням рішення покласти на в.о.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3426E">
        <w:rPr>
          <w:rFonts w:ascii="Times New Roman" w:hAnsi="Times New Roman"/>
          <w:bCs/>
          <w:sz w:val="28"/>
          <w:szCs w:val="28"/>
          <w:lang w:val="uk-UA"/>
        </w:rPr>
        <w:t xml:space="preserve">начальника служби 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справах дітей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селищної ради </w:t>
      </w:r>
      <w:proofErr w:type="spellStart"/>
      <w:r w:rsidRPr="0053426E">
        <w:rPr>
          <w:rFonts w:ascii="Times New Roman" w:hAnsi="Times New Roman"/>
          <w:bCs/>
          <w:sz w:val="28"/>
          <w:szCs w:val="28"/>
          <w:lang w:val="uk-UA"/>
        </w:rPr>
        <w:t>Цапук</w:t>
      </w:r>
      <w:proofErr w:type="spellEnd"/>
      <w:r w:rsidRPr="0053426E">
        <w:rPr>
          <w:rFonts w:ascii="Times New Roman" w:hAnsi="Times New Roman"/>
          <w:bCs/>
          <w:sz w:val="28"/>
          <w:szCs w:val="28"/>
          <w:lang w:val="uk-UA"/>
        </w:rPr>
        <w:t xml:space="preserve"> М.М.</w:t>
      </w:r>
    </w:p>
    <w:p w14:paraId="5D5701B2" w14:textId="77777777" w:rsidR="00222F1A" w:rsidRPr="00222F1A" w:rsidRDefault="00222F1A" w:rsidP="005B3A76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E8EB85" w14:textId="77777777" w:rsidR="00DA1C0C" w:rsidRPr="00462CAB" w:rsidRDefault="00A53015" w:rsidP="007560B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3015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1573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126B45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C5F0C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</w:t>
      </w:r>
      <w:r w:rsidR="001573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26B45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</w:t>
      </w:r>
      <w:r w:rsidR="00B632CF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462CAB">
        <w:rPr>
          <w:rFonts w:ascii="Times New Roman" w:hAnsi="Times New Roman" w:cs="Times New Roman"/>
          <w:b/>
          <w:bCs/>
          <w:sz w:val="28"/>
          <w:szCs w:val="28"/>
          <w:lang w:val="uk-UA"/>
        </w:rPr>
        <w:t>й</w:t>
      </w:r>
      <w:proofErr w:type="spellEnd"/>
    </w:p>
    <w:p w14:paraId="1BA02FB3" w14:textId="77777777" w:rsidR="0012668E" w:rsidRDefault="0012668E" w:rsidP="00A53015">
      <w:pPr>
        <w:pStyle w:val="Textbody"/>
        <w:rPr>
          <w:rFonts w:ascii="Times New Roman" w:hAnsi="Times New Roman" w:cs="Times New Roman"/>
          <w:sz w:val="28"/>
          <w:szCs w:val="28"/>
          <w:lang w:val="uk-UA"/>
        </w:rPr>
      </w:pPr>
    </w:p>
    <w:p w14:paraId="6B52AC88" w14:textId="77777777" w:rsidR="00A850BA" w:rsidRDefault="00A850BA" w:rsidP="00A53015">
      <w:pPr>
        <w:pStyle w:val="Textbody"/>
        <w:rPr>
          <w:rFonts w:ascii="Times New Roman" w:hAnsi="Times New Roman" w:cs="Times New Roman"/>
          <w:sz w:val="28"/>
          <w:szCs w:val="28"/>
          <w:lang w:val="uk-UA"/>
        </w:rPr>
      </w:pPr>
    </w:p>
    <w:p w14:paraId="3BC5E35B" w14:textId="77777777" w:rsidR="00202098" w:rsidRDefault="00202098" w:rsidP="007D673A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4F05E74" w14:textId="77777777" w:rsidR="00202098" w:rsidRDefault="00202098" w:rsidP="007D673A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8F038CA" w14:textId="77777777" w:rsidR="00202098" w:rsidRDefault="00202098" w:rsidP="007D673A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02098" w:rsidSect="00E7344B">
      <w:pgSz w:w="11906" w:h="16838"/>
      <w:pgMar w:top="993" w:right="84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17C0C" w14:textId="77777777" w:rsidR="002B5A6A" w:rsidRDefault="002B5A6A">
      <w:r>
        <w:separator/>
      </w:r>
    </w:p>
  </w:endnote>
  <w:endnote w:type="continuationSeparator" w:id="0">
    <w:p w14:paraId="7F8F3F3C" w14:textId="77777777" w:rsidR="002B5A6A" w:rsidRDefault="002B5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Liberation Mono">
    <w:altName w:val="MS Gothic"/>
    <w:charset w:val="00"/>
    <w:family w:val="modern"/>
    <w:pitch w:val="fixed"/>
  </w:font>
  <w:font w:name="DejaVu Sans Mono">
    <w:altName w:val="MS Gothic"/>
    <w:charset w:val="00"/>
    <w:family w:val="modern"/>
    <w:pitch w:val="fixed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D7A27" w14:textId="77777777" w:rsidR="002B5A6A" w:rsidRDefault="002B5A6A">
      <w:r>
        <w:rPr>
          <w:color w:val="000000"/>
        </w:rPr>
        <w:separator/>
      </w:r>
    </w:p>
  </w:footnote>
  <w:footnote w:type="continuationSeparator" w:id="0">
    <w:p w14:paraId="09401614" w14:textId="77777777" w:rsidR="002B5A6A" w:rsidRDefault="002B5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8B048BA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Noto Sans CJK SC Regular" w:hAnsi="Times New Roman" w:cs="Times New Roman"/>
        <w:b/>
        <w:sz w:val="28"/>
        <w:szCs w:val="28"/>
        <w:lang w:val="uk-UA"/>
      </w:rPr>
    </w:lvl>
  </w:abstractNum>
  <w:abstractNum w:abstractNumId="1" w15:restartNumberingAfterBreak="0">
    <w:nsid w:val="0B0625F5"/>
    <w:multiLevelType w:val="multilevel"/>
    <w:tmpl w:val="B4BC0B8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450" w:firstLine="0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 w15:restartNumberingAfterBreak="0">
    <w:nsid w:val="0D6F1BA6"/>
    <w:multiLevelType w:val="hybridMultilevel"/>
    <w:tmpl w:val="E83E3E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4206AE"/>
    <w:multiLevelType w:val="multilevel"/>
    <w:tmpl w:val="06868DF2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 w15:restartNumberingAfterBreak="0">
    <w:nsid w:val="280D32B9"/>
    <w:multiLevelType w:val="multilevel"/>
    <w:tmpl w:val="4412C50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6" w15:restartNumberingAfterBreak="0">
    <w:nsid w:val="2CC41ABE"/>
    <w:multiLevelType w:val="multilevel"/>
    <w:tmpl w:val="4AFE82A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83F7FD9"/>
    <w:multiLevelType w:val="hybridMultilevel"/>
    <w:tmpl w:val="57BE8D60"/>
    <w:lvl w:ilvl="0" w:tplc="06AEBCB0">
      <w:start w:val="15"/>
      <w:numFmt w:val="bullet"/>
      <w:lvlText w:val="-"/>
      <w:lvlJc w:val="left"/>
      <w:pPr>
        <w:ind w:left="987" w:hanging="360"/>
      </w:pPr>
      <w:rPr>
        <w:rFonts w:ascii="Liberation Serif" w:eastAsia="Noto Sans CJK SC Regular" w:hAnsi="Liberation Serif" w:cs="Lohit Devanagari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A2F6440"/>
    <w:multiLevelType w:val="hybridMultilevel"/>
    <w:tmpl w:val="95BA81B6"/>
    <w:lvl w:ilvl="0" w:tplc="8580236E">
      <w:start w:val="1"/>
      <w:numFmt w:val="decimal"/>
      <w:lvlText w:val="%1."/>
      <w:lvlJc w:val="left"/>
      <w:pPr>
        <w:ind w:left="720" w:hanging="360"/>
      </w:pPr>
      <w:rPr>
        <w:rFonts w:ascii="Times New Roman" w:eastAsia="Noto Sans CJK SC Regular" w:hAnsi="Times New Roman" w:cs="Lohit Devanaga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80D14"/>
    <w:multiLevelType w:val="hybridMultilevel"/>
    <w:tmpl w:val="B8EE0D0E"/>
    <w:lvl w:ilvl="0" w:tplc="43BC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446C5"/>
    <w:multiLevelType w:val="hybridMultilevel"/>
    <w:tmpl w:val="F7C028A8"/>
    <w:lvl w:ilvl="0" w:tplc="FEF6C0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605B2"/>
    <w:multiLevelType w:val="multilevel"/>
    <w:tmpl w:val="47E0E1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46544A93"/>
    <w:multiLevelType w:val="hybridMultilevel"/>
    <w:tmpl w:val="7884DEF4"/>
    <w:lvl w:ilvl="0" w:tplc="605E85E8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A02AAE"/>
    <w:multiLevelType w:val="hybridMultilevel"/>
    <w:tmpl w:val="1CDEE168"/>
    <w:lvl w:ilvl="0" w:tplc="00000002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A320B"/>
    <w:multiLevelType w:val="hybridMultilevel"/>
    <w:tmpl w:val="FC68A45A"/>
    <w:lvl w:ilvl="0" w:tplc="43940D2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21C4718"/>
    <w:multiLevelType w:val="multilevel"/>
    <w:tmpl w:val="6A9E927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189" w:hanging="283"/>
      </w:pPr>
    </w:lvl>
    <w:lvl w:ilvl="2">
      <w:start w:val="1"/>
      <w:numFmt w:val="decimal"/>
      <w:lvlText w:val="%3."/>
      <w:lvlJc w:val="left"/>
      <w:pPr>
        <w:ind w:left="1896" w:hanging="283"/>
      </w:pPr>
    </w:lvl>
    <w:lvl w:ilvl="3">
      <w:start w:val="1"/>
      <w:numFmt w:val="decimal"/>
      <w:lvlText w:val="%4."/>
      <w:lvlJc w:val="left"/>
      <w:pPr>
        <w:ind w:left="2603" w:hanging="283"/>
      </w:pPr>
    </w:lvl>
    <w:lvl w:ilvl="4">
      <w:start w:val="1"/>
      <w:numFmt w:val="decimal"/>
      <w:lvlText w:val="%5."/>
      <w:lvlJc w:val="left"/>
      <w:pPr>
        <w:ind w:left="3310" w:hanging="283"/>
      </w:pPr>
    </w:lvl>
    <w:lvl w:ilvl="5">
      <w:start w:val="1"/>
      <w:numFmt w:val="decimal"/>
      <w:lvlText w:val="%6."/>
      <w:lvlJc w:val="left"/>
      <w:pPr>
        <w:ind w:left="4017" w:hanging="283"/>
      </w:pPr>
    </w:lvl>
    <w:lvl w:ilvl="6">
      <w:start w:val="1"/>
      <w:numFmt w:val="decimal"/>
      <w:lvlText w:val="%7."/>
      <w:lvlJc w:val="left"/>
      <w:pPr>
        <w:ind w:left="4724" w:hanging="283"/>
      </w:pPr>
    </w:lvl>
    <w:lvl w:ilvl="7">
      <w:start w:val="1"/>
      <w:numFmt w:val="decimal"/>
      <w:lvlText w:val="%8."/>
      <w:lvlJc w:val="left"/>
      <w:pPr>
        <w:ind w:left="5431" w:hanging="283"/>
      </w:pPr>
    </w:lvl>
    <w:lvl w:ilvl="8">
      <w:start w:val="1"/>
      <w:numFmt w:val="decimal"/>
      <w:lvlText w:val="%9."/>
      <w:lvlJc w:val="left"/>
      <w:pPr>
        <w:ind w:left="6138" w:hanging="283"/>
      </w:pPr>
    </w:lvl>
  </w:abstractNum>
  <w:abstractNum w:abstractNumId="16" w15:restartNumberingAfterBreak="0">
    <w:nsid w:val="607F409F"/>
    <w:multiLevelType w:val="hybridMultilevel"/>
    <w:tmpl w:val="CAF0DFDE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24CF1"/>
    <w:multiLevelType w:val="hybridMultilevel"/>
    <w:tmpl w:val="95BA81B6"/>
    <w:lvl w:ilvl="0" w:tplc="8580236E">
      <w:start w:val="1"/>
      <w:numFmt w:val="decimal"/>
      <w:lvlText w:val="%1."/>
      <w:lvlJc w:val="left"/>
      <w:pPr>
        <w:ind w:left="720" w:hanging="360"/>
      </w:pPr>
      <w:rPr>
        <w:rFonts w:ascii="Times New Roman" w:eastAsia="Noto Sans CJK SC Regular" w:hAnsi="Times New Roman" w:cs="Lohit Devanaga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233C"/>
    <w:multiLevelType w:val="multilevel"/>
    <w:tmpl w:val="CA70CA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9" w15:restartNumberingAfterBreak="0">
    <w:nsid w:val="6F3A5AE0"/>
    <w:multiLevelType w:val="hybridMultilevel"/>
    <w:tmpl w:val="C51AF0E2"/>
    <w:lvl w:ilvl="0" w:tplc="F1BEAA68">
      <w:start w:val="1"/>
      <w:numFmt w:val="bullet"/>
      <w:lvlText w:val="-"/>
      <w:lvlJc w:val="left"/>
      <w:pPr>
        <w:ind w:left="420" w:hanging="360"/>
      </w:pPr>
      <w:rPr>
        <w:rFonts w:ascii="Times New Roman" w:eastAsia="Noto Sans CJK SC 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11"/>
  </w:num>
  <w:num w:numId="5">
    <w:abstractNumId w:val="18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6"/>
    </w:lvlOverride>
  </w:num>
  <w:num w:numId="8">
    <w:abstractNumId w:val="4"/>
  </w:num>
  <w:num w:numId="9">
    <w:abstractNumId w:val="4"/>
    <w:lvlOverride w:ilvl="0">
      <w:startOverride w:val="17"/>
    </w:lvlOverride>
  </w:num>
  <w:num w:numId="10">
    <w:abstractNumId w:val="5"/>
  </w:num>
  <w:num w:numId="11">
    <w:abstractNumId w:val="5"/>
    <w:lvlOverride w:ilvl="0">
      <w:startOverride w:val="35"/>
    </w:lvlOverride>
  </w:num>
  <w:num w:numId="12">
    <w:abstractNumId w:val="5"/>
    <w:lvlOverride w:ilvl="0">
      <w:startOverride w:val="36"/>
    </w:lvlOverride>
  </w:num>
  <w:num w:numId="13">
    <w:abstractNumId w:val="5"/>
    <w:lvlOverride w:ilvl="0">
      <w:startOverride w:val="37"/>
    </w:lvlOverride>
  </w:num>
  <w:num w:numId="14">
    <w:abstractNumId w:val="5"/>
    <w:lvlOverride w:ilvl="0">
      <w:startOverride w:val="38"/>
    </w:lvlOverride>
  </w:num>
  <w:num w:numId="15">
    <w:abstractNumId w:val="5"/>
    <w:lvlOverride w:ilvl="0">
      <w:startOverride w:val="39"/>
    </w:lvlOverride>
  </w:num>
  <w:num w:numId="16">
    <w:abstractNumId w:val="2"/>
  </w:num>
  <w:num w:numId="17">
    <w:abstractNumId w:val="7"/>
  </w:num>
  <w:num w:numId="18">
    <w:abstractNumId w:val="14"/>
  </w:num>
  <w:num w:numId="19">
    <w:abstractNumId w:val="0"/>
  </w:num>
  <w:num w:numId="20">
    <w:abstractNumId w:val="16"/>
  </w:num>
  <w:num w:numId="21">
    <w:abstractNumId w:val="13"/>
  </w:num>
  <w:num w:numId="22">
    <w:abstractNumId w:val="10"/>
  </w:num>
  <w:num w:numId="23">
    <w:abstractNumId w:val="9"/>
  </w:num>
  <w:num w:numId="24">
    <w:abstractNumId w:val="19"/>
  </w:num>
  <w:num w:numId="25">
    <w:abstractNumId w:val="12"/>
  </w:num>
  <w:num w:numId="26">
    <w:abstractNumId w:val="1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D0C"/>
    <w:rsid w:val="00072EE7"/>
    <w:rsid w:val="000775C5"/>
    <w:rsid w:val="00095808"/>
    <w:rsid w:val="000A1589"/>
    <w:rsid w:val="000B618F"/>
    <w:rsid w:val="000C09E8"/>
    <w:rsid w:val="000D1542"/>
    <w:rsid w:val="000F3860"/>
    <w:rsid w:val="00101C5A"/>
    <w:rsid w:val="00106152"/>
    <w:rsid w:val="0012668E"/>
    <w:rsid w:val="00126B45"/>
    <w:rsid w:val="0012770B"/>
    <w:rsid w:val="00127996"/>
    <w:rsid w:val="00136D08"/>
    <w:rsid w:val="001573AE"/>
    <w:rsid w:val="00160D2C"/>
    <w:rsid w:val="001638F5"/>
    <w:rsid w:val="001653EF"/>
    <w:rsid w:val="001677E3"/>
    <w:rsid w:val="001B3CFA"/>
    <w:rsid w:val="001C363F"/>
    <w:rsid w:val="001D22C3"/>
    <w:rsid w:val="001D4F2C"/>
    <w:rsid w:val="00202098"/>
    <w:rsid w:val="0022004C"/>
    <w:rsid w:val="00220F38"/>
    <w:rsid w:val="00222F1A"/>
    <w:rsid w:val="00261E81"/>
    <w:rsid w:val="00274174"/>
    <w:rsid w:val="00280B79"/>
    <w:rsid w:val="002B5A6A"/>
    <w:rsid w:val="002B62D0"/>
    <w:rsid w:val="002C25CD"/>
    <w:rsid w:val="002E4907"/>
    <w:rsid w:val="002E6D58"/>
    <w:rsid w:val="002F2AC0"/>
    <w:rsid w:val="00306B94"/>
    <w:rsid w:val="003279DA"/>
    <w:rsid w:val="00342C90"/>
    <w:rsid w:val="00362426"/>
    <w:rsid w:val="0037002E"/>
    <w:rsid w:val="003815C0"/>
    <w:rsid w:val="003A6F58"/>
    <w:rsid w:val="003D2083"/>
    <w:rsid w:val="003F425A"/>
    <w:rsid w:val="004319A2"/>
    <w:rsid w:val="004437AE"/>
    <w:rsid w:val="004470D6"/>
    <w:rsid w:val="00453266"/>
    <w:rsid w:val="00455F30"/>
    <w:rsid w:val="00462CAB"/>
    <w:rsid w:val="004B328C"/>
    <w:rsid w:val="004B402A"/>
    <w:rsid w:val="004E1C76"/>
    <w:rsid w:val="0051523F"/>
    <w:rsid w:val="00523857"/>
    <w:rsid w:val="00540FED"/>
    <w:rsid w:val="005456AD"/>
    <w:rsid w:val="00555B24"/>
    <w:rsid w:val="00576706"/>
    <w:rsid w:val="005767CC"/>
    <w:rsid w:val="005B3A76"/>
    <w:rsid w:val="005C0834"/>
    <w:rsid w:val="005D62CF"/>
    <w:rsid w:val="006272BB"/>
    <w:rsid w:val="00633FA4"/>
    <w:rsid w:val="006405EF"/>
    <w:rsid w:val="00645A52"/>
    <w:rsid w:val="00646FC2"/>
    <w:rsid w:val="0066144E"/>
    <w:rsid w:val="0066617D"/>
    <w:rsid w:val="00692843"/>
    <w:rsid w:val="006A73F2"/>
    <w:rsid w:val="006B543E"/>
    <w:rsid w:val="006C0A2E"/>
    <w:rsid w:val="006C5F0C"/>
    <w:rsid w:val="006D001E"/>
    <w:rsid w:val="006E2FC9"/>
    <w:rsid w:val="00701F88"/>
    <w:rsid w:val="00703FEC"/>
    <w:rsid w:val="00727472"/>
    <w:rsid w:val="00747312"/>
    <w:rsid w:val="007560B3"/>
    <w:rsid w:val="007616A1"/>
    <w:rsid w:val="00780517"/>
    <w:rsid w:val="007901BD"/>
    <w:rsid w:val="007B2EFF"/>
    <w:rsid w:val="007D514D"/>
    <w:rsid w:val="007D673A"/>
    <w:rsid w:val="007E2D93"/>
    <w:rsid w:val="008206FB"/>
    <w:rsid w:val="008250A6"/>
    <w:rsid w:val="00832B5A"/>
    <w:rsid w:val="00835D48"/>
    <w:rsid w:val="00840901"/>
    <w:rsid w:val="00863B97"/>
    <w:rsid w:val="00873A57"/>
    <w:rsid w:val="0089055D"/>
    <w:rsid w:val="008B2569"/>
    <w:rsid w:val="008C3178"/>
    <w:rsid w:val="008D3617"/>
    <w:rsid w:val="00911EDC"/>
    <w:rsid w:val="00930851"/>
    <w:rsid w:val="00935FCA"/>
    <w:rsid w:val="00973CA5"/>
    <w:rsid w:val="009834F1"/>
    <w:rsid w:val="00985D0C"/>
    <w:rsid w:val="00986B4F"/>
    <w:rsid w:val="009920D5"/>
    <w:rsid w:val="009959C3"/>
    <w:rsid w:val="009A11CF"/>
    <w:rsid w:val="009A2220"/>
    <w:rsid w:val="009C3429"/>
    <w:rsid w:val="009D670A"/>
    <w:rsid w:val="00A06E2F"/>
    <w:rsid w:val="00A103AE"/>
    <w:rsid w:val="00A53015"/>
    <w:rsid w:val="00A63CD3"/>
    <w:rsid w:val="00A80B88"/>
    <w:rsid w:val="00A816F2"/>
    <w:rsid w:val="00A850BA"/>
    <w:rsid w:val="00AA3E91"/>
    <w:rsid w:val="00AA4632"/>
    <w:rsid w:val="00AD7C9F"/>
    <w:rsid w:val="00AF476A"/>
    <w:rsid w:val="00B02272"/>
    <w:rsid w:val="00B04CF6"/>
    <w:rsid w:val="00B14DA6"/>
    <w:rsid w:val="00B21612"/>
    <w:rsid w:val="00B36B72"/>
    <w:rsid w:val="00B40ABA"/>
    <w:rsid w:val="00B620E4"/>
    <w:rsid w:val="00B632CF"/>
    <w:rsid w:val="00B75B6F"/>
    <w:rsid w:val="00B8475B"/>
    <w:rsid w:val="00B87404"/>
    <w:rsid w:val="00B87CCE"/>
    <w:rsid w:val="00BA043D"/>
    <w:rsid w:val="00BC2977"/>
    <w:rsid w:val="00BC4EB3"/>
    <w:rsid w:val="00C010D3"/>
    <w:rsid w:val="00C101F8"/>
    <w:rsid w:val="00C123A1"/>
    <w:rsid w:val="00C328D2"/>
    <w:rsid w:val="00C45263"/>
    <w:rsid w:val="00C46F15"/>
    <w:rsid w:val="00C473CE"/>
    <w:rsid w:val="00C81FF7"/>
    <w:rsid w:val="00C85402"/>
    <w:rsid w:val="00C85E00"/>
    <w:rsid w:val="00CA79CC"/>
    <w:rsid w:val="00CE66DD"/>
    <w:rsid w:val="00CF397A"/>
    <w:rsid w:val="00CF4339"/>
    <w:rsid w:val="00CF6236"/>
    <w:rsid w:val="00D0754E"/>
    <w:rsid w:val="00D07A90"/>
    <w:rsid w:val="00D200DA"/>
    <w:rsid w:val="00D72C48"/>
    <w:rsid w:val="00DA1C0C"/>
    <w:rsid w:val="00DC1707"/>
    <w:rsid w:val="00DC4898"/>
    <w:rsid w:val="00DD1E6D"/>
    <w:rsid w:val="00DE6BB4"/>
    <w:rsid w:val="00E124D6"/>
    <w:rsid w:val="00E26FDC"/>
    <w:rsid w:val="00E272EE"/>
    <w:rsid w:val="00E515D2"/>
    <w:rsid w:val="00E7344B"/>
    <w:rsid w:val="00E803E0"/>
    <w:rsid w:val="00EA07C2"/>
    <w:rsid w:val="00EC2AE7"/>
    <w:rsid w:val="00EE321D"/>
    <w:rsid w:val="00EE51D3"/>
    <w:rsid w:val="00F13AD8"/>
    <w:rsid w:val="00F14323"/>
    <w:rsid w:val="00F23856"/>
    <w:rsid w:val="00F333E8"/>
    <w:rsid w:val="00F351C7"/>
    <w:rsid w:val="00F51590"/>
    <w:rsid w:val="00F51E17"/>
    <w:rsid w:val="00F730F5"/>
    <w:rsid w:val="00F764BC"/>
    <w:rsid w:val="00F9024D"/>
    <w:rsid w:val="00FC7A9F"/>
    <w:rsid w:val="00FE1CD9"/>
    <w:rsid w:val="00FE5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8DAA94"/>
  <w15:docId w15:val="{F0B18564-694A-4909-BD9C-B8B5446B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632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A4632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AA463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AA4632"/>
    <w:pPr>
      <w:spacing w:after="140" w:line="276" w:lineRule="auto"/>
    </w:pPr>
  </w:style>
  <w:style w:type="paragraph" w:styleId="a3">
    <w:name w:val="List"/>
    <w:basedOn w:val="Textbody"/>
    <w:rsid w:val="00AA4632"/>
  </w:style>
  <w:style w:type="paragraph" w:styleId="a4">
    <w:name w:val="caption"/>
    <w:basedOn w:val="Standard"/>
    <w:rsid w:val="00AA463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A4632"/>
    <w:pPr>
      <w:suppressLineNumbers/>
    </w:pPr>
  </w:style>
  <w:style w:type="paragraph" w:customStyle="1" w:styleId="PreformattedText">
    <w:name w:val="Preformatted Text"/>
    <w:basedOn w:val="Standard"/>
    <w:rsid w:val="00AA4632"/>
    <w:rPr>
      <w:rFonts w:ascii="Liberation Mono" w:eastAsia="DejaVu Sans Mono" w:hAnsi="Liberation Mono" w:cs="Liberation Mono"/>
      <w:sz w:val="20"/>
      <w:szCs w:val="20"/>
    </w:rPr>
  </w:style>
  <w:style w:type="character" w:customStyle="1" w:styleId="NumberingSymbols">
    <w:name w:val="Numbering Symbols"/>
    <w:rsid w:val="00AA4632"/>
  </w:style>
  <w:style w:type="character" w:customStyle="1" w:styleId="BulletSymbols">
    <w:name w:val="Bullet Symbols"/>
    <w:rsid w:val="00AA4632"/>
    <w:rPr>
      <w:rFonts w:ascii="OpenSymbol" w:eastAsia="OpenSymbol" w:hAnsi="OpenSymbol" w:cs="OpenSymbol"/>
    </w:rPr>
  </w:style>
  <w:style w:type="character" w:styleId="a5">
    <w:name w:val="Emphasis"/>
    <w:rsid w:val="00AA4632"/>
    <w:rPr>
      <w:i/>
      <w:iCs/>
    </w:rPr>
  </w:style>
  <w:style w:type="character" w:styleId="a6">
    <w:name w:val="Hyperlink"/>
    <w:rsid w:val="00DC4898"/>
    <w:rPr>
      <w:strike w:val="0"/>
      <w:dstrike w:val="0"/>
      <w:color w:val="0260D0"/>
      <w:u w:val="none"/>
      <w:effect w:val="none"/>
    </w:rPr>
  </w:style>
  <w:style w:type="character" w:styleId="a7">
    <w:name w:val="page number"/>
    <w:basedOn w:val="a0"/>
    <w:rsid w:val="0066617D"/>
  </w:style>
  <w:style w:type="paragraph" w:styleId="a8">
    <w:name w:val="List Paragraph"/>
    <w:basedOn w:val="a"/>
    <w:uiPriority w:val="34"/>
    <w:qFormat/>
    <w:rsid w:val="00BC2977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1">
    <w:name w:val="Без интервала1"/>
    <w:qFormat/>
    <w:rsid w:val="00BC2977"/>
    <w:rPr>
      <w:rFonts w:ascii="Calibri" w:eastAsia="Times New Roman" w:hAnsi="Calibri" w:cs="Calibri"/>
      <w:sz w:val="22"/>
      <w:szCs w:val="22"/>
      <w:lang w:val="uk-UA" w:eastAsia="en-US"/>
    </w:rPr>
  </w:style>
  <w:style w:type="paragraph" w:customStyle="1" w:styleId="10">
    <w:name w:val="Заголовок1"/>
    <w:basedOn w:val="a"/>
    <w:next w:val="a9"/>
    <w:rsid w:val="00B21612"/>
    <w:pPr>
      <w:autoSpaceDN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8"/>
      <w:lang w:val="uk-UA" w:bidi="ar-SA"/>
    </w:rPr>
  </w:style>
  <w:style w:type="paragraph" w:styleId="a9">
    <w:name w:val="Body Text"/>
    <w:basedOn w:val="a"/>
    <w:link w:val="aa"/>
    <w:uiPriority w:val="99"/>
    <w:semiHidden/>
    <w:unhideWhenUsed/>
    <w:rsid w:val="00B21612"/>
    <w:pPr>
      <w:spacing w:after="120"/>
    </w:pPr>
    <w:rPr>
      <w:rFonts w:cs="Mangal"/>
      <w:szCs w:val="21"/>
    </w:rPr>
  </w:style>
  <w:style w:type="character" w:customStyle="1" w:styleId="aa">
    <w:name w:val="Основний текст Знак"/>
    <w:link w:val="a9"/>
    <w:uiPriority w:val="99"/>
    <w:semiHidden/>
    <w:rsid w:val="00B21612"/>
    <w:rPr>
      <w:rFonts w:cs="Mangal"/>
      <w:kern w:val="3"/>
      <w:sz w:val="24"/>
      <w:szCs w:val="21"/>
      <w:lang w:eastAsia="zh-CN" w:bidi="hi-IN"/>
    </w:rPr>
  </w:style>
  <w:style w:type="character" w:customStyle="1" w:styleId="WW8Num3z0">
    <w:name w:val="WW8Num3z0"/>
    <w:rsid w:val="00126B45"/>
  </w:style>
  <w:style w:type="table" w:styleId="ab">
    <w:name w:val="Table Grid"/>
    <w:basedOn w:val="a1"/>
    <w:uiPriority w:val="39"/>
    <w:rsid w:val="00E2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unhideWhenUsed/>
    <w:rsid w:val="00C46F1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ій колонтитул Знак"/>
    <w:link w:val="ac"/>
    <w:uiPriority w:val="99"/>
    <w:rsid w:val="00C46F15"/>
    <w:rPr>
      <w:rFonts w:cs="Mangal"/>
      <w:kern w:val="3"/>
      <w:sz w:val="24"/>
      <w:szCs w:val="21"/>
      <w:lang w:eastAsia="zh-CN" w:bidi="hi-IN"/>
    </w:rPr>
  </w:style>
  <w:style w:type="paragraph" w:styleId="ae">
    <w:name w:val="footer"/>
    <w:basedOn w:val="a"/>
    <w:link w:val="af"/>
    <w:uiPriority w:val="99"/>
    <w:unhideWhenUsed/>
    <w:rsid w:val="00C46F1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Нижній колонтитул Знак"/>
    <w:link w:val="ae"/>
    <w:uiPriority w:val="99"/>
    <w:rsid w:val="00C46F15"/>
    <w:rPr>
      <w:rFonts w:cs="Mangal"/>
      <w:kern w:val="3"/>
      <w:sz w:val="24"/>
      <w:szCs w:val="21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985D0C"/>
    <w:rPr>
      <w:rFonts w:ascii="Tahoma" w:hAnsi="Tahoma" w:cs="Mangal"/>
      <w:sz w:val="16"/>
      <w:szCs w:val="14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985D0C"/>
    <w:rPr>
      <w:rFonts w:ascii="Tahoma" w:hAnsi="Tahoma" w:cs="Mangal"/>
      <w:kern w:val="3"/>
      <w:sz w:val="16"/>
      <w:szCs w:val="14"/>
      <w:lang w:eastAsia="zh-CN" w:bidi="hi-IN"/>
    </w:rPr>
  </w:style>
  <w:style w:type="paragraph" w:customStyle="1" w:styleId="rvps297">
    <w:name w:val="rvps297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rvts11">
    <w:name w:val="rvts11"/>
    <w:basedOn w:val="a0"/>
    <w:rsid w:val="00A850BA"/>
  </w:style>
  <w:style w:type="paragraph" w:customStyle="1" w:styleId="rvps5">
    <w:name w:val="rvps5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rvts9">
    <w:name w:val="rvts9"/>
    <w:basedOn w:val="a0"/>
    <w:rsid w:val="00A850BA"/>
  </w:style>
  <w:style w:type="paragraph" w:customStyle="1" w:styleId="rvps298">
    <w:name w:val="rvps298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299">
    <w:name w:val="rvps299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300">
    <w:name w:val="rvps300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301">
    <w:name w:val="rvps301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302">
    <w:name w:val="rvps302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303">
    <w:name w:val="rvps303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304">
    <w:name w:val="rvps304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305">
    <w:name w:val="rvps305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rvts42">
    <w:name w:val="rvts42"/>
    <w:basedOn w:val="a0"/>
    <w:rsid w:val="00A850BA"/>
  </w:style>
  <w:style w:type="paragraph" w:customStyle="1" w:styleId="rvps306">
    <w:name w:val="rvps306"/>
    <w:basedOn w:val="a"/>
    <w:rsid w:val="00A850B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rvts7">
    <w:name w:val="rvts7"/>
    <w:rsid w:val="007E2D93"/>
  </w:style>
  <w:style w:type="character" w:styleId="af2">
    <w:name w:val="Strong"/>
    <w:basedOn w:val="a0"/>
    <w:uiPriority w:val="22"/>
    <w:qFormat/>
    <w:rsid w:val="007D67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5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96;&#1072;&#1073;&#1083;&#1086;&#1085;%20&#1088;&#1110;&#1096;&#1077;&#1085;&#1085;&#1103;%20&#1074;&#1080;&#1082;&#1086;&#1085;&#1082;&#1086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95931-50D5-4CF6-98C8-AF19060DE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рішення виконком</Template>
  <TotalTime>143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2021-04-22T05:23:00Z</cp:lastPrinted>
  <dcterms:created xsi:type="dcterms:W3CDTF">2021-04-15T11:48:00Z</dcterms:created>
  <dcterms:modified xsi:type="dcterms:W3CDTF">2024-04-02T13:02:00Z</dcterms:modified>
</cp:coreProperties>
</file>